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6B13" w:rsidR="00196B13" w:rsidP="00196B13" w:rsidRDefault="00196B13" w14:paraId="7b24c94" w14:textId="7b24c94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96B13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196B13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TRGOVAČKI SUD U PAZINU</w:t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 xml:space="preserve"> </w:t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Pr="00196B13">
        <w:rPr>
          <w:rFonts w:eastAsia="Times New Roman" w:cs="Arial"/>
          <w:bCs/>
          <w:szCs w:val="24"/>
          <w:lang w:eastAsia="hr-HR"/>
        </w:rPr>
        <w:tab/>
      </w:r>
      <w:r w:rsidR="000837B6"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szCs w:val="24"/>
          <w:lang w:eastAsia="hr-HR"/>
        </w:rPr>
        <w:t>St-214</w:t>
      </w:r>
      <w:r w:rsidRPr="00196B13">
        <w:rPr>
          <w:rFonts w:eastAsia="Times New Roman" w:cs="Arial"/>
          <w:bCs/>
          <w:szCs w:val="24"/>
          <w:lang w:eastAsia="hr-HR"/>
        </w:rPr>
        <w:t>/2024-</w:t>
      </w:r>
      <w:r w:rsidR="000837B6">
        <w:rPr>
          <w:rFonts w:eastAsia="Times New Roman" w:cs="Arial"/>
          <w:bCs/>
          <w:szCs w:val="24"/>
          <w:lang w:eastAsia="hr-HR"/>
        </w:rPr>
        <w:t>35</w:t>
      </w:r>
    </w:p>
    <w:p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C67A42" w:rsidP="00196B13" w:rsidRDefault="00C67A4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Z A P I S N I K</w:t>
      </w:r>
    </w:p>
    <w:p w:rsidRPr="00196B13" w:rsidR="00196B13" w:rsidP="00196B13" w:rsidRDefault="00196B13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od 20. veljače 2025.</w:t>
      </w:r>
    </w:p>
    <w:p w:rsidRPr="00196B13" w:rsidR="00196B13" w:rsidP="00196B13" w:rsidRDefault="00196B13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196B13" w:rsidR="00196B13" w:rsidP="00196B13" w:rsidRDefault="00196B13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196B13" w:rsidR="00196B13" w:rsidP="00196B13" w:rsidRDefault="00196B13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D053C6">
        <w:rPr>
          <w:rFonts w:eastAsia="Times New Roman" w:cs="Arial"/>
          <w:bCs/>
          <w:szCs w:val="24"/>
          <w:lang w:eastAsia="hr-HR"/>
        </w:rPr>
        <w:t>CULTUS d.o.o. u stečaju, Rovinj, Ulica Valsavie 1, OIB: 49470067719</w:t>
      </w:r>
    </w:p>
    <w:p w:rsidR="00196B13" w:rsidP="00196B13" w:rsidRDefault="00196B13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196B13" w:rsidR="00C67A42" w:rsidP="00196B13" w:rsidRDefault="00C67A4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OD SUDA NAZOČNI:</w:t>
      </w: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C67A42" w:rsidP="00196B13" w:rsidRDefault="00C67A4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Početak u 9:30 sati.</w:t>
      </w:r>
    </w:p>
    <w:p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C67A42" w:rsidP="00196B13" w:rsidRDefault="00C67A4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Ročište je javno.</w:t>
      </w:r>
    </w:p>
    <w:p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C67A42" w:rsidP="00196B13" w:rsidRDefault="00C67A4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B439B7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B439B7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439B7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B439B7">
        <w:rPr>
          <w:rFonts w:eastAsia="Times New Roman" w:cs="Arial"/>
          <w:bCs/>
          <w:szCs w:val="24"/>
          <w:lang w:eastAsia="hr-HR"/>
        </w:rPr>
        <w:t>- stečajni upravitelj Frano Bazina</w:t>
      </w:r>
      <w:r w:rsidRPr="00B439B7" w:rsidR="00B439B7">
        <w:rPr>
          <w:rFonts w:eastAsia="Times New Roman" w:cs="Arial"/>
          <w:bCs/>
          <w:szCs w:val="24"/>
          <w:lang w:eastAsia="hr-HR"/>
        </w:rPr>
        <w:t>, na daljinu</w:t>
      </w:r>
    </w:p>
    <w:p w:rsidRPr="00B439B7" w:rsidR="00B439B7" w:rsidP="00196B13" w:rsidRDefault="00B439B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B439B7">
        <w:rPr>
          <w:rFonts w:eastAsia="Times New Roman" w:cs="Arial"/>
          <w:bCs/>
          <w:szCs w:val="24"/>
          <w:lang w:eastAsia="hr-HR"/>
        </w:rPr>
        <w:t>- za Yuliu Vinnikovu, pun. Boris Ravić, punomoć u spisu, na daljinu</w:t>
      </w:r>
    </w:p>
    <w:p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C67A42" w:rsidP="00196B13" w:rsidRDefault="00C67A4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29. siječnja 2025.</w:t>
      </w: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4E0CFD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Stečajni upravitelj</w:t>
      </w:r>
      <w:r w:rsidRPr="00196B13">
        <w:rPr>
          <w:rFonts w:eastAsia="Times New Roman" w:cs="Arial"/>
          <w:bCs/>
          <w:szCs w:val="24"/>
          <w:lang w:eastAsia="hr-HR"/>
        </w:rPr>
        <w:t xml:space="preserve"> </w:t>
      </w:r>
      <w:r w:rsidR="004E0CFD">
        <w:rPr>
          <w:rFonts w:eastAsia="Times New Roman" w:cs="Arial"/>
          <w:bCs/>
          <w:szCs w:val="24"/>
          <w:lang w:eastAsia="hr-HR"/>
        </w:rPr>
        <w:t xml:space="preserve">izjavljuje u bitnome da stečajni dužnik nema imovine iz koje bi se mogli namiriti </w:t>
      </w:r>
      <w:r w:rsidRPr="00196B13" w:rsidR="004E0CFD">
        <w:rPr>
          <w:rFonts w:eastAsia="Times New Roman" w:cs="Arial"/>
          <w:bCs/>
          <w:szCs w:val="24"/>
          <w:lang w:eastAsia="hr-HR"/>
        </w:rPr>
        <w:t>troškovi stečajnog postupka</w:t>
      </w:r>
      <w:r w:rsidR="004E0CFD">
        <w:rPr>
          <w:rFonts w:eastAsia="Times New Roman" w:cs="Arial"/>
          <w:bCs/>
          <w:szCs w:val="24"/>
          <w:lang w:eastAsia="hr-HR"/>
        </w:rPr>
        <w:t xml:space="preserve"> koji su za period od šest mjeseci bili predviđeni u iznosu od 2.230,37 eura. Kako nema imovine koja bi se mogla unovčiti nije oportuno nastaviti stečajni postupak u kojem bi samo nastajali troškovi. Nema više stečajnih postupaka u kojima je stečajni dužnik stranka. Nisam provjeravao da li su već u ovom trenutku svi pravomoćno dovršeni.</w:t>
      </w:r>
    </w:p>
    <w:p w:rsidR="004E0CFD" w:rsidP="00196B13" w:rsidRDefault="004E0CF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4E0CFD" w:rsidP="00196B13" w:rsidRDefault="004E0CF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Pun. vjerovnika </w:t>
      </w:r>
      <w:r w:rsidRPr="00B439B7">
        <w:rPr>
          <w:rFonts w:eastAsia="Times New Roman" w:cs="Arial"/>
          <w:bCs/>
          <w:szCs w:val="24"/>
          <w:lang w:eastAsia="hr-HR"/>
        </w:rPr>
        <w:t>Yuli</w:t>
      </w:r>
      <w:r>
        <w:rPr>
          <w:rFonts w:eastAsia="Times New Roman" w:cs="Arial"/>
          <w:bCs/>
          <w:szCs w:val="24"/>
          <w:lang w:eastAsia="hr-HR"/>
        </w:rPr>
        <w:t>e</w:t>
      </w:r>
      <w:r w:rsidRPr="00B439B7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>Vinnikove izjavljuje kako je ona suglasna te zapravo predlaže zaključenje ovog stečajnog postupka.</w:t>
      </w:r>
    </w:p>
    <w:p w:rsidR="004E0CFD" w:rsidP="00196B13" w:rsidRDefault="004E0CF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R j e š e nj e</w:t>
      </w: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>Odluka će biti dostavljena u pisanom obliku.</w:t>
      </w:r>
    </w:p>
    <w:p w:rsidRPr="00196B13" w:rsidR="00196B13" w:rsidP="00196B13" w:rsidRDefault="00196B13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196B13" w:rsidR="00196B13" w:rsidP="00C67A42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C67A42" w:rsidR="00196B13" w:rsidP="00196B13" w:rsidRDefault="00196B1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67A42">
        <w:rPr>
          <w:rFonts w:eastAsia="Times New Roman" w:cs="Arial"/>
          <w:bCs/>
          <w:szCs w:val="24"/>
          <w:lang w:eastAsia="hr-HR"/>
        </w:rPr>
        <w:lastRenderedPageBreak/>
        <w:tab/>
        <w:t>S obzirom da se ročište održava na daljinu, nazočni potvrđuju da su tijek sastava zapisnika pratili putem zvučnika i putem ekrana na svojim računalima te da nemaju prigovora na sastav zapisnika koji neće potpisivati a objaviti će se na e-Oglasnoj ploči.</w:t>
      </w:r>
    </w:p>
    <w:p w:rsidRPr="00196B13" w:rsidR="00196B13" w:rsidP="00196B13" w:rsidRDefault="00196B1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ED7D31" w:themeColor="accent2"/>
          <w:szCs w:val="24"/>
          <w:lang w:eastAsia="hr-HR"/>
        </w:rPr>
      </w:pPr>
    </w:p>
    <w:p w:rsidRPr="00196B13" w:rsidR="00196B13" w:rsidP="00196B13" w:rsidRDefault="00196B1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ED7D31" w:themeColor="accent2"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 xml:space="preserve">  Dovršeno u </w:t>
      </w:r>
      <w:r w:rsidR="00C67A42">
        <w:rPr>
          <w:rFonts w:eastAsia="Times New Roman" w:cs="Arial"/>
          <w:bCs/>
          <w:szCs w:val="24"/>
          <w:lang w:eastAsia="hr-HR"/>
        </w:rPr>
        <w:t>9</w:t>
      </w:r>
      <w:r w:rsidRPr="00196B13">
        <w:rPr>
          <w:rFonts w:eastAsia="Times New Roman" w:cs="Arial"/>
          <w:bCs/>
          <w:szCs w:val="24"/>
          <w:lang w:eastAsia="hr-HR"/>
        </w:rPr>
        <w:t>:</w:t>
      </w:r>
      <w:r w:rsidR="00C67A42">
        <w:rPr>
          <w:rFonts w:eastAsia="Times New Roman" w:cs="Arial"/>
          <w:bCs/>
          <w:szCs w:val="24"/>
          <w:lang w:eastAsia="hr-HR"/>
        </w:rPr>
        <w:t>40</w:t>
      </w:r>
      <w:r w:rsidRPr="00196B13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96B13">
        <w:rPr>
          <w:rFonts w:eastAsia="Times New Roman" w:cs="Arial"/>
          <w:bCs/>
          <w:szCs w:val="24"/>
          <w:lang w:eastAsia="hr-HR"/>
        </w:rPr>
        <w:t xml:space="preserve">    Sutkinja            </w:t>
      </w:r>
      <w:r w:rsidRPr="00196B13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196B13">
        <w:rPr>
          <w:rFonts w:eastAsia="Times New Roman" w:cs="Arial"/>
          <w:bCs/>
          <w:szCs w:val="24"/>
          <w:lang w:eastAsia="hr-HR"/>
        </w:rPr>
        <w:tab/>
        <w:t xml:space="preserve">           Vjerovnici</w:t>
      </w:r>
      <w:r w:rsidRPr="00196B13">
        <w:rPr>
          <w:rFonts w:eastAsia="Times New Roman" w:cs="Arial"/>
          <w:bCs/>
          <w:szCs w:val="24"/>
          <w:lang w:eastAsia="hr-HR"/>
        </w:rPr>
        <w:tab/>
        <w:t xml:space="preserve">      </w:t>
      </w:r>
      <w:r>
        <w:rPr>
          <w:rFonts w:eastAsia="Times New Roman" w:cs="Arial"/>
          <w:bCs/>
          <w:szCs w:val="24"/>
          <w:lang w:eastAsia="hr-HR"/>
        </w:rPr>
        <w:t xml:space="preserve">    Stečajni</w:t>
      </w:r>
      <w:r w:rsidRPr="00196B13">
        <w:rPr>
          <w:rFonts w:eastAsia="Times New Roman" w:cs="Arial"/>
          <w:bCs/>
          <w:szCs w:val="24"/>
          <w:lang w:eastAsia="hr-HR"/>
        </w:rPr>
        <w:t xml:space="preserve"> upravitelj</w:t>
      </w: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96B13" w:rsidR="00196B13" w:rsidP="00196B13" w:rsidRDefault="00196B1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6B13" w:rsidP="00196B13" w:rsidRDefault="00196B13">
      <w:pPr>
        <w:spacing w:after="0" w:line="240" w:lineRule="auto"/>
      </w:pPr>
      <w:r>
        <w:separator/>
      </w:r>
    </w:p>
  </w:endnote>
  <w:endnote w:type="continuationSeparator" w:id="0">
    <w:p w:rsidR="00196B13" w:rsidP="00196B13" w:rsidRDefault="0019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6B13" w:rsidP="00196B13" w:rsidRDefault="00196B13">
      <w:pPr>
        <w:spacing w:after="0" w:line="240" w:lineRule="auto"/>
      </w:pPr>
      <w:r>
        <w:separator/>
      </w:r>
    </w:p>
  </w:footnote>
  <w:footnote w:type="continuationSeparator" w:id="0">
    <w:p w:rsidR="00196B13" w:rsidP="00196B13" w:rsidRDefault="0019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196B1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4E305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196B13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4E3057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196B13" w:rsidR="0037515D" w:rsidP="00196B13" w:rsidRDefault="00196B13">
    <w:r w:rsidRPr="00196B13">
      <w:tab/>
    </w:r>
    <w:r w:rsidRPr="00196B13"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837B6">
      <w:t xml:space="preserve">     </w:t>
    </w:r>
    <w:r w:rsidRPr="00196B13">
      <w:t>St-214/2024-</w:t>
    </w:r>
    <w:r w:rsidR="000837B6">
      <w:t>35</w:t>
    </w:r>
    <w:r w:rsidRPr="00196B13">
      <w:t xml:space="preserve">                                                                                                   </w:t>
    </w:r>
  </w:p>
  <w:p w:rsidR="00747C40" w:rsidRDefault="004E305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13"/>
    <w:rsid w:val="000837B6"/>
    <w:rsid w:val="00196B13"/>
    <w:rsid w:val="002410FA"/>
    <w:rsid w:val="004E0CFD"/>
    <w:rsid w:val="004E3057"/>
    <w:rsid w:val="005A0EC7"/>
    <w:rsid w:val="00B439B7"/>
    <w:rsid w:val="00C67A4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BB7E8F6E-5B48-49F6-AEF8-6CB9DB2B968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96B1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96B13"/>
  </w:style>
  <w:style w:type="character" w:styleId="Brojstranice">
    <w:name w:val="page number"/>
    <w:basedOn w:val="Zadanifontodlomka"/>
    <w:rsid w:val="00196B13"/>
  </w:style>
  <w:style w:type="paragraph" w:styleId="Podnoje">
    <w:name w:val="footer"/>
    <w:basedOn w:val="Normal"/>
    <w:link w:val="PodnojeChar"/>
    <w:uiPriority w:val="99"/>
    <w:unhideWhenUsed/>
    <w:rsid w:val="00196B1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96B13"/>
  </w:style>
  <w:style w:type="character" w:styleId="Tekstrezerviranogmjesta">
    <w:name w:val="Placeholder Text"/>
    <w:basedOn w:val="Zadanifontodlomka"/>
    <w:uiPriority w:val="99"/>
    <w:semiHidden/>
    <w:rsid w:val="004E30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305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E305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E305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E305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2025.</izvorni_sadrzaj>
    <derivirana_varijabla naziv="DomainObject.StvarniPocetakDatum_1">20. veljače 2025.</derivirana_varijabla>
  </DomainObject.StvarniPocetakDatum>
  <DomainObject.StvarniZavrsetakDatum>
    <izvorni_sadrzaj>20. veljače 2025.</izvorni_sadrzaj>
    <derivirana_varijabla naziv="DomainObject.StvarniZavrsetakDatum_1">20. veljače 2025.</derivirana_varijabla>
  </DomainObject.StvarniZavrsetakDatum>
  <DomainObject.PlaniraniZavrsetakDatum>
    <izvorni_sadrzaj>20. veljače 2025.</izvorni_sadrzaj>
    <derivirana_varijabla naziv="DomainObject.PlaniraniZavrsetakDatum_1">20. veljače 2025.</derivirana_varijabla>
  </DomainObject.PlaniraniZavrsetakDatum>
  <DomainObject.PlaniraniPocetakDatum>
    <izvorni_sadrzaj>20. veljače 2025.</izvorni_sadrzaj>
    <derivirana_varijabla naziv="DomainObject.PlaniraniPocetakDatum_1">20. veljače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2025.</izvorni_sadrzaj>
    <derivirana_varijabla naziv="DomainObject.Zapisnik.DatumKreiranja_1">20.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St-214/2024-35</izvorni_sadrzaj>
    <derivirana_varijabla naziv="DomainObject.Zapisnik.Oznaka_1">St-214/2024-35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2024.</izvorni_sadrzaj>
    <derivirana_varijabla naziv="DomainObject.Predmet.DatumOsnivanja_1">14.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St-214/2024</izvorni_sadrzaj>
    <derivirana_varijabla naziv="DomainObject.Predmet.OznakaBroj_1">St-214/2024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CULTUS društvo s ograničenom odgovornošću za usluge i putnička agencija u stečaju</izvorni_sadrzaj>
    <derivirana_varijabla naziv="DomainObject.Predmet.ProtustrankaFormated_1">  CULTUS društvo s ograničenom odgovornošću za usluge i putnička agencija u stečaju</derivirana_varijabla>
  </DomainObject.Predmet.ProtustrankaFormated>
  <DomainObject.Predmet.ProtustrankaFormatedOIB>
    <izvorni_sadrzaj>  CULTUS društvo s ograničenom odgovornošću za usluge i putnička agencija u stečaju, OIB 49470067719</izvorni_sadrzaj>
    <derivirana_varijabla naziv="DomainObject.Predmet.ProtustrankaFormatedOIB_1">  CULTUS društvo s ograničenom odgovornošću za usluge i putnička agencija u stečaju, OIB 49470067719</derivirana_varijabla>
  </DomainObject.Predmet.ProtustrankaFormatedOIB>
  <DomainObject.Predmet.ProtustrankaFormatedWithAdress>
    <izvorni_sadrzaj> CULTUS društvo s ograničenom odgovornošću za usluge i putnička agencija u stečaju, Ulica Valsavie - Via Valsavie 1, 52210 Rovinj</izvorni_sadrzaj>
    <derivirana_varijabla naziv="DomainObject.Predmet.ProtustrankaFormatedWithAdress_1"> CULTUS društvo s ograničenom odgovornošću za usluge i putnička agencija u stečaju, Ulica Valsavie - Via Valsavie 1, 52210 Rovinj</derivirana_varijabla>
  </DomainObject.Predmet.ProtustrankaFormatedWithAdress>
  <DomainObject.Predmet.ProtustrankaFormatedWithAdressOIB>
    <izvorni_sadrzaj> CULTUS društvo s ograničenom odgovornošću za usluge i putnička agencija u stečaju, OIB 49470067719, Ulica Valsavie - Via Valsavie 1, 52210 Rovinj</izvorni_sadrzaj>
    <derivirana_varijabla naziv="DomainObject.Predmet.ProtustrankaFormatedWithAdressOIB_1"> CULTUS društvo s ograničenom odgovornošću za usluge i putnička agencija u stečaju, OIB 49470067719, Ulica Valsavie - Via Valsavie 1, 52210 Rovinj</derivirana_varijabla>
  </DomainObject.Predmet.ProtustrankaFormatedWithAdressOIB>
  <DomainObject.Predmet.ProtustrankaWithAdress>
    <izvorni_sadrzaj>CULTUS društvo s ograničenom odgovornošću za usluge i putnička agencija u stečaju Ulica Valsavie - Via Valsavie 1, 52210 Rovinj</izvorni_sadrzaj>
    <derivirana_varijabla naziv="DomainObject.Predmet.ProtustrankaWithAdress_1">CULTUS društvo s ograničenom odgovornošću za usluge i putnička agencija u stečaju Ulica Valsavie - Via Valsavie 1, 52210 Rovinj</derivirana_varijabla>
  </DomainObject.Predmet.ProtustrankaWithAdress>
  <DomainObject.Predmet.ProtustrankaWithAdressOIB>
    <izvorni_sadrzaj>CULTUS društvo s ograničenom odgovornošću za usluge i putnička agencija u stečaju, OIB 49470067719, Ulica Valsavie - Via Valsavie 1, 52210 Rovinj</izvorni_sadrzaj>
    <derivirana_varijabla naziv="DomainObject.Predmet.ProtustrankaWithAdressOIB_1">CULTUS društvo s ograničenom odgovornošću za usluge i putnička agencija u stečaju, OIB 49470067719, Ulica Valsavie - Via Valsavie 1, 52210 Rovinj</derivirana_varijabla>
  </DomainObject.Predmet.ProtustrankaWithAdressOIB>
  <DomainObject.Predmet.ProtustrankaNazivFormated>
    <izvorni_sadrzaj>CULTUS društvo s ograničenom odgovornošću za usluge i putnička agencija u stečaju</izvorni_sadrzaj>
    <derivirana_varijabla naziv="DomainObject.Predmet.ProtustrankaNazivFormated_1">CULTUS društvo s ograničenom odgovornošću za usluge i putnička agencija u stečaju</derivirana_varijabla>
  </DomainObject.Predmet.ProtustrankaNazivFormated>
  <DomainObject.Predmet.ProtustrankaNazivFormatedOIB>
    <izvorni_sadrzaj>CULTUS društvo s ograničenom odgovornošću za usluge i putnička agencija u stečaju, OIB 49470067719</izvorni_sadrzaj>
    <derivirana_varijabla naziv="DomainObject.Predmet.ProtustrankaNazivFormatedOIB_1">CULTUS društvo s ograničenom odgovornošću za usluge i putnička agencija u stečaju, OIB 49470067719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CULTUS d.o.o. u likvidaciji ROVINJ zastupanog po punomoćniku Boris Ravić; Raiffeisenbank Austria d.d.</izvorni_sadrzaj>
    <derivirana_varijabla naziv="DomainObject.Predmet.StrankaFormated_1">  CULTUS d.o.o. u likvidaciji ROVINJ zastupanog po punomoćniku Boris Ravić; Raiffeisenbank Austria d.d.</derivirana_varijabla>
  </DomainObject.Predmet.StrankaFormated>
  <DomainObject.Predmet.StrankaFormatedOIB>
    <izvorni_sadrzaj>  CULTUS d.o.o. u likvidaciji ROVINJ, OIB 49470067719 zastupanog po punomoćniku Boris Ravić; Raiffeisenbank Austria d.d., OIB 53056966535</izvorni_sadrzaj>
    <derivirana_varijabla naziv="DomainObject.Predmet.StrankaFormatedOIB_1">  CULTUS d.o.o. u likvidaciji ROVINJ, OIB 49470067719 zastupanog po punomoćniku Boris Ravić; Raiffeisenbank Austria d.d., OIB 53056966535</derivirana_varijabla>
  </DomainObject.Predmet.StrankaFormatedOIB>
  <DomainObject.Predmet.StrankaFormatedWithAdress>
    <izvorni_sadrzaj> CULTUS d.o.o. u likvidaciji ROVINJ, Ulica Valsavie - Via Valsavie 1, 52210 Rovinj zastupanog po punomoćniku Boris Ravić; Raiffeisenbank Austria d.d., Magazinska cesta 69, 10000 Zagreb</izvorni_sadrzaj>
    <derivirana_varijabla naziv="DomainObject.Predmet.StrankaFormatedWithAdress_1"> CULTUS d.o.o. u likvidaciji ROVINJ, Ulica Valsavie - Via Valsavie 1, 52210 Rovinj zastupanog po punomoćniku Boris Ravić; Raiffeisenbank Austria d.d., Magazinska cesta 69, 10000 Zagreb</derivirana_varijabla>
  </DomainObject.Predmet.StrankaFormatedWithAdress>
  <DomainObject.Predmet.StrankaFormatedWithAdressOIB>
    <izvorni_sadrzaj> CULTUS d.o.o. u likvidaciji ROVINJ, OIB 49470067719, Ulica Valsavie - Via Valsavie 1, 52210 Rovinj zastupanog po punomoćniku Boris Ravić; Raiffeisenbank Austria d.d., OIB 53056966535, Magazinska cesta 69, 10000 Zagreb</izvorni_sadrzaj>
    <derivirana_varijabla naziv="DomainObject.Predmet.StrankaFormatedWithAdressOIB_1"> CULTUS d.o.o. u likvidaciji ROVINJ, OIB 49470067719, Ulica Valsavie - Via Valsavie 1, 52210 Rovinj zastupanog po punomoćniku Boris Ravić; Raiffeisenbank Austria d.d., OIB 53056966535, Magazinska cesta 69, 10000 Zagreb</derivirana_varijabla>
  </DomainObject.Predmet.StrankaFormatedWithAdressOIB>
  <DomainObject.Predmet.StrankaWithAdress>
    <izvorni_sadrzaj>CULTUS d.o.o. u likvidaciji ROVINJ Ulica Valsavie - Via Valsavie 1,52210 Rovinj,Raiffeisenbank Austria d.d. Magazinska cesta 69,10000 Zagreb</izvorni_sadrzaj>
    <derivirana_varijabla naziv="DomainObject.Predmet.StrankaWithAdress_1">CULTUS d.o.o. u likvidaciji ROVINJ Ulica Valsavie - Via Valsavie 1,52210 Rovinj,Raiffeisenbank Austria d.d. Magazinska cesta 69,10000 Zagreb</derivirana_varijabla>
  </DomainObject.Predmet.StrankaWithAdress>
  <DomainObject.Predmet.StrankaWithAdressOIB>
    <izvorni_sadrzaj>CULTUS d.o.o. u likvidaciji ROVINJ, OIB 49470067719, Ulica Valsavie - Via Valsavie 1,52210 Rovinj,Raiffeisenbank Austria d.d., OIB 53056966535, Magazinska cesta 69,10000 Zagreb</izvorni_sadrzaj>
    <derivirana_varijabla naziv="DomainObject.Predmet.StrankaWithAdressOIB_1">CULTUS d.o.o. u likvidaciji ROVINJ, OIB 49470067719, Ulica Valsavie - Via Valsavie 1,52210 Rovinj,Raiffeisenbank Austria d.d., OIB 53056966535, Magazinska cesta 69,10000 Zagreb</derivirana_varijabla>
  </DomainObject.Predmet.StrankaWithAdressOIB>
  <DomainObject.Predmet.StrankaNazivFormated>
    <izvorni_sadrzaj>CULTUS d.o.o. u likvidaciji ROVINJ,Raiffeisenbank Austria d.d.</izvorni_sadrzaj>
    <derivirana_varijabla naziv="DomainObject.Predmet.StrankaNazivFormated_1">CULTUS d.o.o. u likvidaciji ROVINJ,Raiffeisenbank Austria d.d.</derivirana_varijabla>
  </DomainObject.Predmet.StrankaNazivFormated>
  <DomainObject.Predmet.StrankaNazivFormatedOIB>
    <izvorni_sadrzaj>CULTUS d.o.o. u likvidaciji ROVINJ, OIB 49470067719,Raiffeisenbank Austria d.d., OIB 53056966535</izvorni_sadrzaj>
    <derivirana_varijabla naziv="DomainObject.Predmet.StrankaNazivFormatedOIB_1">CULTUS d.o.o. u likvidaciji ROVINJ, OIB 49470067719,Raiffeisenbank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CULTUS d.o.o. u likvidaciji ROVINJ zastupanog po punomoćniku Boris Ravić</item>
      <item>Raiffeisenbank Austria d.d.</item>
    </izvorni_sadrzaj>
    <derivirana_varijabla naziv="DomainObject.Predmet.StrankaListFormated_1">
      <item>CULTUS d.o.o. u likvidaciji ROVINJ zastupanog po punomoćniku Boris Ravić</item>
      <item>Raiffeisenbank Austria d.d.</item>
    </derivirana_varijabla>
  </DomainObject.Predmet.StrankaListFormated>
  <DomainObject.Predmet.StrankaListFormatedOIB>
    <izvorni_sadrzaj>
      <item>CULTUS d.o.o. u likvidaciji ROVINJ, OIB 49470067719 zastupanog po punomoćniku Boris Ravić</item>
      <item>Raiffeisenbank Austria d.d., OIB 53056966535</item>
    </izvorni_sadrzaj>
    <derivirana_varijabla naziv="DomainObject.Predmet.StrankaListFormatedOIB_1">
      <item>CULTUS d.o.o. u likvidaciji ROVINJ, OIB 49470067719 zastupanog po punomoćniku Boris Ravić</item>
      <item>Raiffeisenbank Austria d.d., OIB 53056966535</item>
    </derivirana_varijabla>
  </DomainObject.Predmet.StrankaListFormatedOIB>
  <DomainObject.Predmet.StrankaListFormatedWithAdress>
    <izvorni_sadrzaj>
      <item>CULTUS d.o.o. u likvidaciji ROVINJ, Ulica Valsavie - Via Valsavie 1, 52210 Rovinj zastupanog po punomoćniku Boris Ravić</item>
      <item>Raiffeisenbank Austria d.d., Magazinska cesta 69, 10000 Zagreb</item>
    </izvorni_sadrzaj>
    <derivirana_varijabla naziv="DomainObject.Predmet.StrankaListFormatedWithAdress_1">
      <item>CULTUS d.o.o. u likvidaciji ROVINJ, Ulica Valsavie - Via Valsavie 1, 52210 Rovinj zastupanog po punomoćniku Boris Ravić</item>
      <item>Raiffeisenbank Austria d.d., Magazinska cesta 69, 10000 Zagreb</item>
    </derivirana_varijabla>
  </DomainObject.Predmet.StrankaListFormatedWithAdress>
  <DomainObject.Predmet.StrankaListFormatedWithAdressOIB>
    <izvorni_sadrzaj>
      <item>CULTUS d.o.o. u likvidaciji ROVINJ, OIB 49470067719, Ulica Valsavie - Via Valsavie 1, 52210 Rovinj zastupanog po punomoćniku Boris Ravić</item>
      <item>Raiffeisenbank Austria d.d., OIB 53056966535, Magazinska cesta 69, 10000 Zagreb</item>
    </izvorni_sadrzaj>
    <derivirana_varijabla naziv="DomainObject.Predmet.StrankaListFormatedWithAdressOIB_1">
      <item>CULTUS d.o.o. u likvidaciji ROVINJ, OIB 49470067719, Ulica Valsavie - Via Valsavie 1, 52210 Rovinj zastupanog po punomoćniku Boris Ravić</item>
      <item>Raiffeisenbank Austria d.d., OIB 53056966535, Magazinska cesta 69, 10000 Zagreb</item>
    </derivirana_varijabla>
  </DomainObject.Predmet.StrankaListFormatedWithAdressOIB>
  <DomainObject.Predmet.StrankaListNazivFormated>
    <izvorni_sadrzaj>
      <item>CULTUS d.o.o. u likvidaciji ROVINJ</item>
      <item>Raiffeisenbank Austria d.d.</item>
    </izvorni_sadrzaj>
    <derivirana_varijabla naziv="DomainObject.Predmet.StrankaListNazivFormated_1">
      <item>CULTUS d.o.o. u likvidaciji ROVINJ</item>
      <item>Raiffeisenbank Austria d.d.</item>
    </derivirana_varijabla>
  </DomainObject.Predmet.StrankaListNazivFormated>
  <DomainObject.Predmet.StrankaListNazivFormatedOIB>
    <izvorni_sadrzaj>
      <item>CULTUS d.o.o. u likvidaciji ROVINJ, OIB 49470067719</item>
      <item>Raiffeisenbank Austria d.d., OIB 53056966535</item>
    </izvorni_sadrzaj>
    <derivirana_varijabla naziv="DomainObject.Predmet.StrankaListNazivFormatedOIB_1">
      <item>CULTUS d.o.o. u likvidaciji ROVINJ, OIB 49470067719</item>
      <item>Raiffeisenbank Austria d.d., OIB 53056966535</item>
    </derivirana_varijabla>
  </DomainObject.Predmet.StrankaListNazivFormatedOIB>
  <DomainObject.Predmet.ProtuStrankaListFormated>
    <izvorni_sadrzaj>
      <item>CULTUS društvo s ograničenom odgovornošću za usluge i putnička agencija u stečaju</item>
    </izvorni_sadrzaj>
    <derivirana_varijabla naziv="DomainObject.Predmet.ProtuStrankaListFormated_1">
      <item>CULTUS društvo s ograničenom odgovornošću za usluge i putnička agencija u stečaju</item>
    </derivirana_varijabla>
  </DomainObject.Predmet.ProtuStrankaListFormated>
  <DomainObject.Predmet.ProtuStrankaListFormatedOIB>
    <izvorni_sadrzaj>
      <item>CULTUS društvo s ograničenom odgovornošću za usluge i putnička agencija u stečaju, OIB 49470067719</item>
    </izvorni_sadrzaj>
    <derivirana_varijabla naziv="DomainObject.Predmet.ProtuStrankaListFormatedOIB_1">
      <item>CULTUS društvo s ograničenom odgovornošću za usluge i putnička agencija u stečaju, OIB 49470067719</item>
    </derivirana_varijabla>
  </DomainObject.Predmet.ProtuStrankaListFormatedOIB>
  <DomainObject.Predmet.ProtuStrankaListFormatedWithAdress>
    <izvorni_sadrzaj>
      <item>CULTUS društvo s ograničenom odgovornošću za usluge i putnička agencija u stečaju, Ulica Valsavie - Via Valsavie 1, 52210 Rovinj</item>
    </izvorni_sadrzaj>
    <derivirana_varijabla naziv="DomainObject.Predmet.ProtuStrankaListFormatedWithAdress_1">
      <item>CULTUS društvo s ograničenom odgovornošću za usluge i putnička agencija u stečaju, Ulica Valsavie - Via Valsavie 1, 52210 Rovinj</item>
    </derivirana_varijabla>
  </DomainObject.Predmet.ProtuStrankaListFormatedWithAdress>
  <DomainObject.Predmet.ProtuStrankaListFormatedWithAdressOIB>
    <izvorni_sadrzaj>
      <item>CULTUS društvo s ograničenom odgovornošću za usluge i putnička agencija u stečaju, OIB 49470067719, Ulica Valsavie - Via Valsavie 1, 52210 Rovinj</item>
    </izvorni_sadrzaj>
    <derivirana_varijabla naziv="DomainObject.Predmet.ProtuStrankaListFormatedWithAdressOIB_1">
      <item>CULTUS društvo s ograničenom odgovornošću za usluge i putnička agencija u stečaju, OIB 49470067719, Ulica Valsavie - Via Valsavie 1, 52210 Rovinj</item>
    </derivirana_varijabla>
  </DomainObject.Predmet.ProtuStrankaListFormatedWithAdressOIB>
  <DomainObject.Predmet.ProtuStrankaListNazivFormated>
    <izvorni_sadrzaj>
      <item>CULTUS društvo s ograničenom odgovornošću za usluge i putnička agencija u stečaju</item>
    </izvorni_sadrzaj>
    <derivirana_varijabla naziv="DomainObject.Predmet.ProtuStrankaListNazivFormated_1">
      <item>CULTUS društvo s ograničenom odgovornošću za usluge i putnička agencija u stečaju</item>
    </derivirana_varijabla>
  </DomainObject.Predmet.ProtuStrankaListNazivFormated>
  <DomainObject.Predmet.ProtuStrankaListNazivFormatedOIB>
    <izvorni_sadrzaj>
      <item>CULTUS društvo s ograničenom odgovornošću za usluge i putnička agencija u stečaju, OIB 49470067719</item>
    </izvorni_sadrzaj>
    <derivirana_varijabla naziv="DomainObject.Predmet.ProtuStrankaListNazivFormatedOIB_1">
      <item>CULTUS društvo s ograničenom odgovornošću za usluge i putnička agencija u stečaju, OIB 49470067719</item>
    </derivirana_varijabla>
  </DomainObject.Predmet.ProtuStrankaListNazivFormatedOIB>
  <DomainObject.Predmet.OstaliListFormated>
    <izvorni_sadrzaj>
      <item>Boris Ravić punomoćnik sudionika u postupku CULTUS d.o.o. u likvidaciji ROVINJ</item>
      <item>Julija Vinnikova</item>
      <item>Vedran Marcan</item>
      <item>Lara Tončić</item>
    </izvorni_sadrzaj>
    <derivirana_varijabla naziv="DomainObject.Predmet.OstaliListFormated_1">
      <item>Boris Ravić punomoćnik sudionika u postupku CULTUS d.o.o. u likvidaciji ROVINJ</item>
      <item>Julija Vinnikova</item>
      <item>Vedran Marcan</item>
      <item>Lara Tončić</item>
    </derivirana_varijabla>
  </DomainObject.Predmet.OstaliListFormated>
  <DomainObject.Predmet.OstaliListFormatedOIB>
    <izvorni_sadrzaj>
      <item>Boris Ravić, OIB 30509413840 punomoćnik sudionika u postupku CULTUS d.o.o. u likvidaciji ROVINJ</item>
      <item>Julija Vinnikova, OIB 32691031691</item>
      <item>Vedran Marcan, OIB 33497256426</item>
      <item>Lara Tončić, OIB 16234561055</item>
    </izvorni_sadrzaj>
    <derivirana_varijabla naziv="DomainObject.Predmet.OstaliListFormatedOIB_1">
      <item>Boris Ravić, OIB 30509413840 punomoćnik sudionika u postupku CULTUS d.o.o. u likvidaciji ROVINJ</item>
      <item>Julija Vinnikova, OIB 32691031691</item>
      <item>Vedran Marcan, OIB 33497256426</item>
      <item>Lara Tončić, OIB 16234561055</item>
    </derivirana_varijabla>
  </DomainObject.Predmet.OstaliListFormatedOIB>
  <DomainObject.Predmet.OstaliListFormatedWithAdress>
    <izvorni_sadrzaj>
      <item>Boris Ravić, Zagrebačka 2, 42220 Novi Marof punomoćnik sudionika u postupku CULTUS d.o.o. u likvidaciji ROVINJ</item>
      <item>Julija Vinnikova, Akademika Anohina 9-1-276, 101000 Moskva</item>
      <item>Vedran Marcan, 1. svibnja 4/I, 52470 Umag</item>
      <item>Lara Tončić, Dobrilina 12, 52100 Pula</item>
    </izvorni_sadrzaj>
    <derivirana_varijabla naziv="DomainObject.Predmet.OstaliListFormatedWithAdress_1">
      <item>Boris Ravić, Zagrebačka 2, 42220 Novi Marof punomoćnik sudionika u postupku CULTUS d.o.o. u likvidaciji ROVINJ</item>
      <item>Julija Vinnikova, Akademika Anohina 9-1-276, 101000 Moskva</item>
      <item>Vedran Marcan, 1. svibnja 4/I, 52470 Umag</item>
      <item>Lara Tončić, Dobrilina 12, 52100 Pula</item>
    </derivirana_varijabla>
  </DomainObject.Predmet.OstaliListFormatedWithAdress>
  <DomainObject.Predmet.OstaliListFormatedWithAdressOIB>
    <izvorni_sadrzaj>
      <item>Boris Ravić, OIB 30509413840, Zagrebačka 2, 42220 Novi Marof punomoćnik sudionika u postupku CULTUS d.o.o. u likvidaciji ROVINJ</item>
      <item>Julija Vinnikova, OIB 32691031691, Akademika Anohina 9-1-276, 101000 Moskva</item>
      <item>Vedran Marcan, OIB 33497256426, 1. svibnja 4/I, 52470 Umag</item>
      <item>Lara Tončić, OIB 16234561055, Dobrilina 12, 52100 Pula</item>
    </izvorni_sadrzaj>
    <derivirana_varijabla naziv="DomainObject.Predmet.OstaliListFormatedWithAdressOIB_1">
      <item>Boris Ravić, OIB 30509413840, Zagrebačka 2, 42220 Novi Marof punomoćnik sudionika u postupku CULTUS d.o.o. u likvidaciji ROVINJ</item>
      <item>Julija Vinnikova, OIB 32691031691, Akademika Anohina 9-1-276, 101000 Moskva</item>
      <item>Vedran Marcan, OIB 33497256426, 1. svibnja 4/I, 52470 Umag</item>
      <item>Lara Tončić, OIB 16234561055, Dobrilina 12, 52100 Pula</item>
    </derivirana_varijabla>
  </DomainObject.Predmet.OstaliListFormatedWithAdressOIB>
  <DomainObject.Predmet.OstaliListNazivFormated>
    <izvorni_sadrzaj>
      <item>Boris Ravić</item>
      <item>Julija Vinnikova</item>
      <item>Vedran Marcan</item>
      <item>Lara Tončić</item>
    </izvorni_sadrzaj>
    <derivirana_varijabla naziv="DomainObject.Predmet.OstaliListNazivFormated_1">
      <item>Boris Ravić</item>
      <item>Julija Vinnikova</item>
      <item>Vedran Marcan</item>
      <item>Lara Tončić</item>
    </derivirana_varijabla>
  </DomainObject.Predmet.OstaliListNazivFormated>
  <DomainObject.Predmet.OstaliListNazivFormatedOIB>
    <izvorni_sadrzaj>
      <item>Boris Ravić, OIB 30509413840</item>
      <item>Julija Vinnikova, OIB 32691031691</item>
      <item>Vedran Marcan, OIB 33497256426</item>
      <item>Lara Tončić, OIB 16234561055</item>
    </izvorni_sadrzaj>
    <derivirana_varijabla naziv="DomainObject.Predmet.OstaliListNazivFormatedOIB_1">
      <item>Boris Ravić, OIB 30509413840</item>
      <item>Julija Vinnikova, OIB 32691031691</item>
      <item>Vedran Marcan, OIB 33497256426</item>
      <item>Lara Tončić, OIB 16234561055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2025.</izvorni_sadrzaj>
    <derivirana_varijabla naziv="DomainObject.Datum_1">20. veljače 2025.</derivirana_varijabla>
  </DomainObject.Datum>
  <DomainObject.PoslovniBrojDokumenta>
    <izvorni_sadrzaj>St-214/2024-35</izvorni_sadrzaj>
    <derivirana_varijabla naziv="DomainObject.PoslovniBrojDokumenta_1">St-214/2024-35</derivirana_varijabla>
  </DomainObject.PoslovniBrojDokumenta>
  <DomainObject.Predmet.StrankaIDrugi>
    <izvorni_sadrzaj>CULTUS d.o.o. u likvidaciji ROVINJ i dr.</izvorni_sadrzaj>
    <derivirana_varijabla naziv="DomainObject.Predmet.StrankaIDrugi_1">CULTUS d.o.o. u likvidaciji ROVINJ i dr.</derivirana_varijabla>
  </DomainObject.Predmet.StrankaIDrugi>
  <DomainObject.Predmet.ProtustrankaIDrugi>
    <izvorni_sadrzaj>CULTUS društvo s ograničenom odgovornošću za usluge i putnička agencija u stečaju</izvorni_sadrzaj>
    <derivirana_varijabla naziv="DomainObject.Predmet.ProtustrankaIDrugi_1">CULTUS društvo s ograničenom odgovornošću za usluge i putnička agencija u stečaju</derivirana_varijabla>
  </DomainObject.Predmet.ProtustrankaIDrugi>
  <DomainObject.Predmet.StrankaIDrugiAdressOIB>
    <izvorni_sadrzaj>CULTUS d.o.o. u likvidaciji ROVINJ, OIB 49470067719, Ulica Valsavie - Via Valsavie 1, 52210 Rovinj i dr.</izvorni_sadrzaj>
    <derivirana_varijabla naziv="DomainObject.Predmet.StrankaIDrugiAdressOIB_1">CULTUS d.o.o. u likvidaciji ROVINJ, OIB 49470067719, Ulica Valsavie - Via Valsavie 1, 52210 Rovinj i dr.</derivirana_varijabla>
  </DomainObject.Predmet.StrankaIDrugiAdressOIB>
  <DomainObject.Predmet.ProtustrankaIDrugiAdressOIB>
    <izvorni_sadrzaj>CULTUS društvo s ograničenom odgovornošću za usluge i putnička agencija u stečaju, OIB 49470067719, Ulica Valsavie - Via Valsavie 1, 52210 Rovinj</izvorni_sadrzaj>
    <derivirana_varijabla naziv="DomainObject.Predmet.ProtustrankaIDrugiAdressOIB_1">CULTUS društvo s ograničenom odgovornošću za usluge i putnička agencija u stečaju, OIB 49470067719, Ulica Valsavie - Via Valsavie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Ravić</item>
      <item>CULTUS d.o.o. u likvidaciji ROVINJ</item>
      <item>CULTUS društvo s ograničenom odgovornošću za usluge i putnička agencija u stečaju</item>
      <item>Julija Vinnikova</item>
      <item>Raiffeisenbank Austria d.d.</item>
      <item>Vedran Marcan</item>
      <item>Lara Tončić</item>
    </izvorni_sadrzaj>
    <derivirana_varijabla naziv="DomainObject.Predmet.SudioniciListNaziv_1">
      <item>Boris Ravić</item>
      <item>CULTUS d.o.o. u likvidaciji ROVINJ</item>
      <item>CULTUS društvo s ograničenom odgovornošću za usluge i putnička agencija u stečaju</item>
      <item>Julija Vinnikova</item>
      <item>Raiffeisenbank Austria d.d.</item>
      <item>Vedran Marcan</item>
      <item>Lara Tončić</item>
    </derivirana_varijabla>
  </DomainObject.Predmet.SudioniciListNaziv>
  <DomainObject.Predmet.SudioniciListAdressOIB>
    <izvorni_sadrzaj>
      <item>Boris Ravić, OIB 30509413840, Zagrebačka 2,42220 Novi Marof</item>
      <item>CULTUS d.o.o. u likvidaciji ROVINJ, OIB 49470067719, Ulica Valsavie - Via Valsavie 1,52210 Rovinj</item>
      <item>CULTUS društvo s ograničenom odgovornošću za usluge i putnička agencija u stečaju, OIB 49470067719, Ulica Valsavie - Via Valsavie 1,52210 Rovinj</item>
      <item>Julija Vinnikova, OIB 32691031691, Akademika Anohina 9-1-276,101000 Moskva</item>
      <item>Raiffeisenbank Austria d.d., OIB 53056966535, Magazinska cesta 69,10000 Zagreb</item>
      <item>Vedran Marcan, OIB 33497256426, 1. svibnja 4/I,52470 Umag</item>
      <item>Lara Tončić, OIB 16234561055, Dobrilina 12,52100 Pula</item>
    </izvorni_sadrzaj>
    <derivirana_varijabla naziv="DomainObject.Predmet.SudioniciListAdressOIB_1">
      <item>Boris Ravić, OIB 30509413840, Zagrebačka 2,42220 Novi Marof</item>
      <item>CULTUS d.o.o. u likvidaciji ROVINJ, OIB 49470067719, Ulica Valsavie - Via Valsavie 1,52210 Rovinj</item>
      <item>CULTUS društvo s ograničenom odgovornošću za usluge i putnička agencija u stečaju, OIB 49470067719, Ulica Valsavie - Via Valsavie 1,52210 Rovinj</item>
      <item>Julija Vinnikova, OIB 32691031691, Akademika Anohina 9-1-276,101000 Moskva</item>
      <item>Raiffeisenbank Austria d.d., OIB 53056966535, Magazinska cesta 69,10000 Zagreb</item>
      <item>Vedran Marcan, OIB 33497256426, 1. svibnja 4/I,52470 Umag</item>
      <item>Lara Tončić, OIB 16234561055, Dobrilina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30509413840</item>
      <item>, OIB 49470067719</item>
      <item>, OIB 49470067719</item>
      <item>, OIB 32691031691</item>
      <item>, OIB 53056966535</item>
      <item>, OIB 33497256426</item>
      <item>, OIB 16234561055</item>
    </izvorni_sadrzaj>
    <derivirana_varijabla naziv="DomainObject.Predmet.SudioniciListNazivOIB_1">
      <item>, OIB 30509413840</item>
      <item>, OIB 49470067719</item>
      <item>, OIB 49470067719</item>
      <item>, OIB 32691031691</item>
      <item>, OIB 53056966535</item>
      <item>, OIB 33497256426</item>
      <item>, OIB 16234561055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grada Vukovara 284, 10000 Zagreb</item>
    </izvorni_sadrzaj>
    <derivirana_varijabla naziv="DomainObject.Predmet.StecajniUpraviteljiListAddressOIB_1">
      <item>Frano Bazina, OIB 49623396887, Ulica grada Vukovara 284,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262</properties:Words>
  <properties:Characters>1389</properties:Characters>
  <properties:Lines>67</properties:Lines>
  <properties:Paragraphs>26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2025-01-29T09:27:00Z</dcterms:created>
  <dc:creator>Jasmina Matika</dc:creator>
  <dc:description/>
  <cp:keywords/>
  <cp:lastModifiedBy>Jasmina Matika</cp:lastModifiedBy>
  <dcterms:modified xmlns:xsi="http://www.w3.org/2001/XMLSchema-instance" xsi:type="dcterms:W3CDTF">2025-02-20T09:00:00Z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St-214/2024-35 / Zapisnik - Skupština vjerovnika (St-214-24 - ZAPISNIK - SKUPŠTINA VJEROVNIKA - POVODOM PRIJAVE NEDOSTATNOSTI STEČAJNE MASE.docx)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